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6E81C97E" w14:textId="77777777" w:rsidTr="00B43C31">
        <w:tc>
          <w:tcPr>
            <w:tcW w:w="5000" w:type="pct"/>
            <w:shd w:val="clear" w:color="auto" w:fill="auto"/>
          </w:tcPr>
          <w:p w14:paraId="2227DE24" w14:textId="77777777" w:rsidR="005F2928" w:rsidRDefault="00566E06" w:rsidP="0041298F">
            <w:pPr>
              <w:pStyle w:val="Picture"/>
            </w:pPr>
            <w:r>
              <w:pict w14:anchorId="0F0B7C98">
                <v:shape id="_x0000_i1027" type="#_x0000_t75" style="width:6in;height:33.3pt">
                  <v:imagedata r:id="rId7" o:title="" croptop="7373f" cropbottom="21299f"/>
                </v:shape>
              </w:pict>
            </w:r>
          </w:p>
        </w:tc>
      </w:tr>
    </w:tbl>
    <w:p w14:paraId="041BCC61" w14:textId="77777777" w:rsidR="002C5E76" w:rsidRPr="0041298F" w:rsidRDefault="00566E06" w:rsidP="002C5E76">
      <w:pPr>
        <w:pStyle w:val="FFSHeading"/>
      </w:pPr>
      <w:r>
        <w:pict w14:anchorId="46B77A42">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D60D63">
        <w:t>7.1.1 Innovative Inquiry</w:t>
      </w:r>
    </w:p>
    <w:p w14:paraId="397C6467" w14:textId="77777777" w:rsidR="002C5E76" w:rsidRDefault="002C5E76" w:rsidP="002C5E76"/>
    <w:p w14:paraId="7424A1FA" w14:textId="77777777" w:rsidR="002C5E76" w:rsidRDefault="002C5E76" w:rsidP="002C5E76">
      <w:pPr>
        <w:pStyle w:val="ActivitySection"/>
      </w:pPr>
      <w:r>
        <w:t>Purpose</w:t>
      </w:r>
    </w:p>
    <w:p w14:paraId="3C66D680" w14:textId="0BFBEEE4" w:rsidR="00D60D63" w:rsidRDefault="00D60D63" w:rsidP="00731784">
      <w:pPr>
        <w:pStyle w:val="ActivityBody"/>
      </w:pPr>
      <w:r>
        <w:t xml:space="preserve">Although developing a new food product is a creative and unique experience, scientists follow a specific process. </w:t>
      </w:r>
      <w:r w:rsidR="00731784">
        <w:t>The food product development process consists of three stages, product definition, product impl</w:t>
      </w:r>
      <w:r w:rsidR="009E3AAC">
        <w:t>emen</w:t>
      </w:r>
      <w:r w:rsidR="00731784">
        <w:t>tation, and product development. In the product definition stage, f</w:t>
      </w:r>
      <w:r>
        <w:t>ood scientists identify a problem or gap in availability of food products.</w:t>
      </w:r>
      <w:r w:rsidR="00731784">
        <w:t xml:space="preserve"> </w:t>
      </w:r>
      <w:r>
        <w:t>Much like the scientific method, the food development process starts by asking a question. What products is our company lacking that we could produce and fill a gap to be more competitive with other companies? What food product is not currently on the market that our company could produce and satisfy a consumer want or need?</w:t>
      </w:r>
    </w:p>
    <w:p w14:paraId="503FCEE1" w14:textId="77777777" w:rsidR="00D60D63" w:rsidRPr="0062368A" w:rsidRDefault="00D60D63" w:rsidP="00D60D63"/>
    <w:p w14:paraId="3AF07A89" w14:textId="4B3D04F7" w:rsidR="00D60D63" w:rsidRDefault="00D60D63" w:rsidP="00D60D63">
      <w:pPr>
        <w:pStyle w:val="ActivityBody"/>
      </w:pPr>
      <w:r>
        <w:t>After determining the question, food scientists will identify the target group of consumers. This step is important because food appeals to different age groups in different ways. Marketing analysts study research looking for trends in food. Some current food trends are locally produced foods, sustainable foods, healthy choices for children, and gluten</w:t>
      </w:r>
      <w:r w:rsidR="0096639A">
        <w:t>-</w:t>
      </w:r>
      <w:r>
        <w:t>free foods.</w:t>
      </w:r>
    </w:p>
    <w:p w14:paraId="3699A9B8" w14:textId="77777777" w:rsidR="00D60D63" w:rsidRPr="007C776D" w:rsidRDefault="00D60D63" w:rsidP="00D60D63"/>
    <w:p w14:paraId="4010CA6A" w14:textId="5B0852A7" w:rsidR="002C5E76" w:rsidRDefault="00D60D63" w:rsidP="00D60D63">
      <w:pPr>
        <w:pStyle w:val="ActivityBody"/>
      </w:pPr>
      <w:r>
        <w:t>Finally, the development team will define the product. The product definition helps guide food scientists through the rest of the new product development process. By defining the product, the development team is able to determine the best ingredients, processing, packaging</w:t>
      </w:r>
      <w:r w:rsidR="009E3AAC">
        <w:t>,</w:t>
      </w:r>
      <w:r>
        <w:t xml:space="preserve"> and marketing for the new food product. What food product would you like to develop?</w:t>
      </w:r>
    </w:p>
    <w:p w14:paraId="5F3224CA" w14:textId="77777777" w:rsidR="003B0686" w:rsidRPr="00210996" w:rsidRDefault="003B0686" w:rsidP="002C5E76"/>
    <w:p w14:paraId="21BA42E2"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6466B759" w14:textId="77777777" w:rsidTr="002C5E76">
        <w:tc>
          <w:tcPr>
            <w:tcW w:w="5499" w:type="dxa"/>
          </w:tcPr>
          <w:p w14:paraId="01A4A85B" w14:textId="77777777" w:rsidR="002C5E76" w:rsidRDefault="002C5E76" w:rsidP="00BE7183">
            <w:pPr>
              <w:pStyle w:val="ActivityBodyBold"/>
            </w:pPr>
            <w:r>
              <w:t xml:space="preserve">Per </w:t>
            </w:r>
            <w:r w:rsidR="00D60D63">
              <w:t>student</w:t>
            </w:r>
            <w:r>
              <w:t>:</w:t>
            </w:r>
          </w:p>
          <w:p w14:paraId="24DB4CC7" w14:textId="77777777" w:rsidR="00D60D63" w:rsidRDefault="00D60D63" w:rsidP="00D60D63">
            <w:pPr>
              <w:pStyle w:val="Activitybullet"/>
            </w:pPr>
            <w:r>
              <w:t>Pen</w:t>
            </w:r>
          </w:p>
          <w:p w14:paraId="0C1D3E19" w14:textId="77777777" w:rsidR="00D60D63" w:rsidRPr="00A078EF" w:rsidRDefault="00D60D63" w:rsidP="00D60D63">
            <w:pPr>
              <w:pStyle w:val="Activitybullet"/>
              <w:rPr>
                <w:rStyle w:val="Italic"/>
                <w:i w:val="0"/>
                <w:iCs w:val="0"/>
              </w:rPr>
            </w:pPr>
            <w:r w:rsidRPr="00617FB3">
              <w:rPr>
                <w:rStyle w:val="Italic"/>
              </w:rPr>
              <w:t>Agriscience Notebook</w:t>
            </w:r>
          </w:p>
          <w:p w14:paraId="58E3EEDA" w14:textId="77777777" w:rsidR="002C5E76" w:rsidRDefault="00D60D63" w:rsidP="00D60D63">
            <w:pPr>
              <w:pStyle w:val="Activitybullet"/>
            </w:pPr>
            <w:r>
              <w:rPr>
                <w:rStyle w:val="Italic"/>
              </w:rPr>
              <w:t>Laboratory Notebook</w:t>
            </w:r>
          </w:p>
        </w:tc>
        <w:tc>
          <w:tcPr>
            <w:tcW w:w="5499" w:type="dxa"/>
          </w:tcPr>
          <w:p w14:paraId="3B4F185F" w14:textId="77777777" w:rsidR="002C5E76" w:rsidRDefault="002C5E76" w:rsidP="00D60D63">
            <w:pPr>
              <w:pStyle w:val="ActivityBodyBold"/>
            </w:pPr>
          </w:p>
        </w:tc>
      </w:tr>
    </w:tbl>
    <w:p w14:paraId="5394AC12" w14:textId="77777777" w:rsidR="002C5E76" w:rsidRDefault="002C5E76" w:rsidP="002C5E76"/>
    <w:p w14:paraId="099A071C" w14:textId="77777777" w:rsidR="002C5E76" w:rsidRDefault="002C5E76" w:rsidP="002C5E76">
      <w:pPr>
        <w:pStyle w:val="ActivitySection"/>
      </w:pPr>
      <w:r>
        <w:t>Procedure</w:t>
      </w:r>
    </w:p>
    <w:p w14:paraId="750F651B" w14:textId="77777777" w:rsidR="00D60D63" w:rsidRDefault="00D60D63" w:rsidP="00D60D63">
      <w:pPr>
        <w:pStyle w:val="ActivityBody"/>
      </w:pPr>
      <w:r>
        <w:t>In this activity, you will work independently to determine the food product you would like to follow from an idea to a tangible food product. The food product can be a new product or a variation of an existing product. You will decide if your product will be retailed as a grocery product or a restaurant product.</w:t>
      </w:r>
    </w:p>
    <w:p w14:paraId="6AA6B5E4" w14:textId="77777777" w:rsidR="00D60D63" w:rsidRPr="00944D96" w:rsidRDefault="00D60D63" w:rsidP="00D60D63"/>
    <w:p w14:paraId="189CDA0D" w14:textId="77777777" w:rsidR="00D60D63" w:rsidRDefault="00D60D63" w:rsidP="00D60D63">
      <w:pPr>
        <w:pStyle w:val="ActivityNumbers"/>
      </w:pPr>
      <w:r>
        <w:t xml:space="preserve">In your </w:t>
      </w:r>
      <w:r w:rsidRPr="0042066A">
        <w:rPr>
          <w:rStyle w:val="Italic"/>
        </w:rPr>
        <w:t>Laboratory Notebook</w:t>
      </w:r>
      <w:r>
        <w:t>, begin considering concepts for a new food product. Reflect on these questions while brainstorming.</w:t>
      </w:r>
    </w:p>
    <w:p w14:paraId="5465DF9E" w14:textId="77777777" w:rsidR="00D60D63" w:rsidRDefault="00D60D63" w:rsidP="00D60D63">
      <w:pPr>
        <w:pStyle w:val="Activitybullet"/>
      </w:pPr>
      <w:r>
        <w:t>Do you want to develop a new product or a variation of an existing one?</w:t>
      </w:r>
    </w:p>
    <w:p w14:paraId="63408165" w14:textId="77777777" w:rsidR="00D60D63" w:rsidRDefault="00D60D63" w:rsidP="00D60D63">
      <w:pPr>
        <w:pStyle w:val="Activitybullet"/>
      </w:pPr>
      <w:r>
        <w:t>Do you see your product in a restaurant or a grocery store?</w:t>
      </w:r>
    </w:p>
    <w:p w14:paraId="3CB0E718" w14:textId="77777777" w:rsidR="00D60D63" w:rsidRDefault="00D60D63" w:rsidP="00D60D63">
      <w:pPr>
        <w:pStyle w:val="Activitybullet"/>
      </w:pPr>
      <w:r>
        <w:t>What type of food product are you wanting to develop?</w:t>
      </w:r>
    </w:p>
    <w:p w14:paraId="699E50AB" w14:textId="77777777" w:rsidR="00D60D63" w:rsidRDefault="00D60D63" w:rsidP="00D60D63">
      <w:pPr>
        <w:pStyle w:val="Activitybullet"/>
      </w:pPr>
      <w:r>
        <w:t>Is there a gap in the market or a need for your idea?</w:t>
      </w:r>
    </w:p>
    <w:p w14:paraId="79899EDD" w14:textId="77777777" w:rsidR="00D60D63" w:rsidRDefault="00D60D63" w:rsidP="00D60D63">
      <w:pPr>
        <w:pStyle w:val="ActivityNumbers"/>
      </w:pPr>
      <w:r>
        <w:t>Establish the food product idea you prefer. Ask your classmates if they would purchase the food product to verify your preference.</w:t>
      </w:r>
    </w:p>
    <w:p w14:paraId="2FA06FF5" w14:textId="77777777" w:rsidR="00D60D63" w:rsidRDefault="00D60D63" w:rsidP="00D60D63">
      <w:pPr>
        <w:pStyle w:val="ActivityNumbers"/>
      </w:pPr>
      <w:r>
        <w:t xml:space="preserve">Using a computer, research food trends and determine the target group of consumers. Record your determination in your </w:t>
      </w:r>
      <w:r w:rsidRPr="0042066A">
        <w:rPr>
          <w:rStyle w:val="Italic"/>
        </w:rPr>
        <w:t>Laboratory Notebook</w:t>
      </w:r>
      <w:r>
        <w:t>.</w:t>
      </w:r>
    </w:p>
    <w:p w14:paraId="38F3E498" w14:textId="77777777" w:rsidR="004A00CE" w:rsidRDefault="004A00CE" w:rsidP="00D60D63">
      <w:pPr>
        <w:pStyle w:val="ActivityNumbers"/>
        <w:sectPr w:rsidR="004A00CE"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14:paraId="7F9565D8" w14:textId="77777777" w:rsidR="00D60D63" w:rsidRDefault="00D60D63" w:rsidP="00D60D63">
      <w:pPr>
        <w:pStyle w:val="ActivityNumbers"/>
      </w:pPr>
      <w:r>
        <w:lastRenderedPageBreak/>
        <w:t xml:space="preserve">In your </w:t>
      </w:r>
      <w:r w:rsidRPr="0042066A">
        <w:rPr>
          <w:rStyle w:val="Italic"/>
        </w:rPr>
        <w:t>Laboratory Notebook</w:t>
      </w:r>
      <w:r>
        <w:t>, describe your food product in detail. Use the following questions as a guide.</w:t>
      </w:r>
    </w:p>
    <w:p w14:paraId="21710C60" w14:textId="77777777" w:rsidR="00D60D63" w:rsidRDefault="00D60D63" w:rsidP="00D60D63">
      <w:pPr>
        <w:pStyle w:val="Activitybullet"/>
      </w:pPr>
      <w:r>
        <w:t>What is the food product?</w:t>
      </w:r>
    </w:p>
    <w:p w14:paraId="08F490ED" w14:textId="77777777" w:rsidR="00D60D63" w:rsidRDefault="00D60D63" w:rsidP="00D60D63">
      <w:pPr>
        <w:pStyle w:val="Activitybullet"/>
      </w:pPr>
      <w:r>
        <w:t>Whom is the product marketed toward?</w:t>
      </w:r>
    </w:p>
    <w:p w14:paraId="2968839B" w14:textId="77777777" w:rsidR="00D60D63" w:rsidRDefault="00D60D63" w:rsidP="00D60D63">
      <w:pPr>
        <w:pStyle w:val="Activitybullet"/>
      </w:pPr>
      <w:r>
        <w:t>How is the product going to be packaged and stored?</w:t>
      </w:r>
    </w:p>
    <w:p w14:paraId="298D8AEE" w14:textId="77777777" w:rsidR="00D60D63" w:rsidRDefault="00D60D63" w:rsidP="00D60D63">
      <w:pPr>
        <w:pStyle w:val="Activitybullet"/>
      </w:pPr>
      <w:r>
        <w:t>What will make this food product stand out?</w:t>
      </w:r>
    </w:p>
    <w:p w14:paraId="36179A16" w14:textId="77777777" w:rsidR="00D60D63" w:rsidRDefault="00D60D63" w:rsidP="00D60D63"/>
    <w:p w14:paraId="427F1EBA" w14:textId="77777777" w:rsidR="00D60D63" w:rsidRDefault="00D60D63" w:rsidP="00D60D63">
      <w:pPr>
        <w:pStyle w:val="ActivitySection"/>
      </w:pPr>
      <w:r>
        <w:t>Conclusion</w:t>
      </w:r>
    </w:p>
    <w:p w14:paraId="21CA8C28" w14:textId="77777777" w:rsidR="00D60D63" w:rsidRDefault="00D60D63" w:rsidP="00D60D63">
      <w:pPr>
        <w:pStyle w:val="ActivityNumbers"/>
        <w:numPr>
          <w:ilvl w:val="0"/>
          <w:numId w:val="9"/>
        </w:numPr>
      </w:pPr>
      <w:r>
        <w:t>What are some obstacles when trying to determine a new food product for development?</w:t>
      </w:r>
    </w:p>
    <w:p w14:paraId="726F920D" w14:textId="77777777" w:rsidR="00D60D63" w:rsidRDefault="00D60D63" w:rsidP="00D60D63">
      <w:pPr>
        <w:pStyle w:val="ActivityNumbers"/>
        <w:numPr>
          <w:ilvl w:val="0"/>
          <w:numId w:val="9"/>
        </w:numPr>
      </w:pPr>
      <w:r>
        <w:t>Why do food scientists need to determine target consumers when developing a new product?</w:t>
      </w:r>
    </w:p>
    <w:p w14:paraId="3D42ED6A" w14:textId="77777777" w:rsidR="00D60D63" w:rsidRDefault="00D60D63" w:rsidP="00D60D63">
      <w:pPr>
        <w:pStyle w:val="ActivityNumbers"/>
        <w:numPr>
          <w:ilvl w:val="0"/>
          <w:numId w:val="9"/>
        </w:numPr>
      </w:pPr>
      <w:r>
        <w:t>What was the easiest task when choosing a new food product? The most challenging?</w:t>
      </w:r>
    </w:p>
    <w:p w14:paraId="4B9ADC8A" w14:textId="77777777" w:rsidR="00210996" w:rsidRPr="002C5E76" w:rsidRDefault="00D60D63" w:rsidP="00D60D63">
      <w:pPr>
        <w:pStyle w:val="ActivityNumbers"/>
        <w:numPr>
          <w:ilvl w:val="0"/>
          <w:numId w:val="9"/>
        </w:numPr>
      </w:pPr>
      <w:r>
        <w:t>Would</w:t>
      </w:r>
      <w:bookmarkStart w:id="0" w:name="_GoBack"/>
      <w:bookmarkEnd w:id="0"/>
      <w:r>
        <w:t xml:space="preserve"> it be beneficial to think of possible food products in a group rather than individually? Explain.</w:t>
      </w:r>
    </w:p>
    <w:sectPr w:rsidR="00210996" w:rsidRPr="002C5E76" w:rsidSect="004434D0">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F2090" w14:textId="77777777" w:rsidR="00B124FE" w:rsidRDefault="00B124FE">
      <w:r>
        <w:separator/>
      </w:r>
    </w:p>
  </w:endnote>
  <w:endnote w:type="continuationSeparator" w:id="0">
    <w:p w14:paraId="78D5936C" w14:textId="77777777" w:rsidR="00B124FE" w:rsidRDefault="00B12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09C1E430" w14:textId="77777777" w:rsidTr="00157884">
      <w:tc>
        <w:tcPr>
          <w:tcW w:w="4968" w:type="dxa"/>
          <w:shd w:val="clear" w:color="auto" w:fill="F2F2F2"/>
        </w:tcPr>
        <w:p w14:paraId="39BE50FD"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5535BDDF" w14:textId="77777777" w:rsidR="00E03370" w:rsidRDefault="003B7DE8" w:rsidP="00E03370">
          <w:pPr>
            <w:pStyle w:val="Footer"/>
          </w:pPr>
          <w:r>
            <w:t>FSS</w:t>
          </w:r>
          <w:r w:rsidR="00E03370" w:rsidRPr="003B0686">
            <w:t xml:space="preserve"> – Activity </w:t>
          </w:r>
          <w:r w:rsidR="00D60D63">
            <w:t>7.1.1 Innovative Inquiry</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4A00CE">
            <w:rPr>
              <w:rStyle w:val="PageNumber"/>
              <w:rFonts w:cs="Arial"/>
              <w:noProof/>
              <w:szCs w:val="20"/>
            </w:rPr>
            <w:t>2</w:t>
          </w:r>
          <w:r w:rsidR="00E03370" w:rsidRPr="007F0280">
            <w:rPr>
              <w:rStyle w:val="PageNumber"/>
              <w:rFonts w:cs="Arial"/>
              <w:szCs w:val="20"/>
            </w:rPr>
            <w:fldChar w:fldCharType="end"/>
          </w:r>
        </w:p>
      </w:tc>
    </w:tr>
  </w:tbl>
  <w:p w14:paraId="6E5BC68C"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0358D336" w14:textId="77777777" w:rsidTr="00FD43FB">
      <w:tc>
        <w:tcPr>
          <w:tcW w:w="4968" w:type="dxa"/>
          <w:shd w:val="clear" w:color="auto" w:fill="F2F2F2"/>
        </w:tcPr>
        <w:p w14:paraId="593588E5"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75D18E9B" w14:textId="77777777" w:rsidR="003B0686" w:rsidRDefault="00627274" w:rsidP="00AA52A7">
          <w:pPr>
            <w:pStyle w:val="Footer"/>
          </w:pPr>
          <w:r>
            <w:t>FSS</w:t>
          </w:r>
          <w:r w:rsidR="003B0686" w:rsidRPr="003B0686">
            <w:t xml:space="preserve"> – Activity </w:t>
          </w:r>
          <w:r w:rsidR="00D60D63">
            <w:t>7.1.1 Innovative Inquiry</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566E06">
            <w:rPr>
              <w:rStyle w:val="PageNumber"/>
              <w:rFonts w:cs="Arial"/>
              <w:noProof/>
              <w:szCs w:val="20"/>
            </w:rPr>
            <w:t>2</w:t>
          </w:r>
          <w:r w:rsidR="003B0686" w:rsidRPr="00E03370">
            <w:rPr>
              <w:rStyle w:val="PageNumber"/>
              <w:rFonts w:cs="Arial"/>
              <w:szCs w:val="20"/>
            </w:rPr>
            <w:fldChar w:fldCharType="end"/>
          </w:r>
        </w:p>
      </w:tc>
    </w:tr>
  </w:tbl>
  <w:p w14:paraId="01AB7EAF"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C05B0" w14:textId="77777777" w:rsidR="00B124FE" w:rsidRDefault="00B124FE">
      <w:r>
        <w:separator/>
      </w:r>
    </w:p>
  </w:footnote>
  <w:footnote w:type="continuationSeparator" w:id="0">
    <w:p w14:paraId="5652CBA7" w14:textId="77777777" w:rsidR="00B124FE" w:rsidRDefault="00B12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3B96F"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C6B4" w14:textId="47A2C560" w:rsidR="002B0DD0" w:rsidRDefault="001E7090" w:rsidP="002B0DD0">
    <w:pPr>
      <w:pStyle w:val="Footer"/>
      <w:jc w:val="left"/>
    </w:pPr>
    <w:r>
      <w:t>Name: 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513AC" w14:textId="55608599" w:rsidR="009E3AAC" w:rsidRDefault="009E3AAC"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4" type="#_x0000_t75" style="width:11.55pt;height:11.55pt" o:bullet="t">
        <v:imagedata r:id="rId1" o:title="mso1DB"/>
      </v:shape>
    </w:pict>
  </w:numPicBullet>
  <w:numPicBullet w:numPicBulletId="1">
    <w:pict>
      <v:shape id="_x0000_i1305"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0D63"/>
    <w:rsid w:val="00004D44"/>
    <w:rsid w:val="00020CF9"/>
    <w:rsid w:val="00023EF4"/>
    <w:rsid w:val="0006381D"/>
    <w:rsid w:val="000643C4"/>
    <w:rsid w:val="00095B65"/>
    <w:rsid w:val="000C04E3"/>
    <w:rsid w:val="000E30CE"/>
    <w:rsid w:val="00120DA8"/>
    <w:rsid w:val="00125FE3"/>
    <w:rsid w:val="00140531"/>
    <w:rsid w:val="001522F9"/>
    <w:rsid w:val="00153705"/>
    <w:rsid w:val="00157884"/>
    <w:rsid w:val="00164A78"/>
    <w:rsid w:val="00186EA4"/>
    <w:rsid w:val="001C5732"/>
    <w:rsid w:val="001D3468"/>
    <w:rsid w:val="001E706D"/>
    <w:rsid w:val="001E7090"/>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95386"/>
    <w:rsid w:val="003A2FD6"/>
    <w:rsid w:val="003B0686"/>
    <w:rsid w:val="003B7DE8"/>
    <w:rsid w:val="003E2BBD"/>
    <w:rsid w:val="00403D91"/>
    <w:rsid w:val="0041298F"/>
    <w:rsid w:val="0041647F"/>
    <w:rsid w:val="0042007E"/>
    <w:rsid w:val="004434D0"/>
    <w:rsid w:val="0048295B"/>
    <w:rsid w:val="004A00CE"/>
    <w:rsid w:val="004A44E1"/>
    <w:rsid w:val="004B1465"/>
    <w:rsid w:val="004B1A28"/>
    <w:rsid w:val="004C09EA"/>
    <w:rsid w:val="004C1D05"/>
    <w:rsid w:val="005016DB"/>
    <w:rsid w:val="005328FF"/>
    <w:rsid w:val="00537CA6"/>
    <w:rsid w:val="005460BE"/>
    <w:rsid w:val="00546966"/>
    <w:rsid w:val="00566E06"/>
    <w:rsid w:val="00581DD4"/>
    <w:rsid w:val="00586BFE"/>
    <w:rsid w:val="005B2542"/>
    <w:rsid w:val="005E14F5"/>
    <w:rsid w:val="005F2928"/>
    <w:rsid w:val="005F3C3B"/>
    <w:rsid w:val="00616BD4"/>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178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39A"/>
    <w:rsid w:val="009664A4"/>
    <w:rsid w:val="00966E61"/>
    <w:rsid w:val="0098363E"/>
    <w:rsid w:val="009C4D66"/>
    <w:rsid w:val="009E0675"/>
    <w:rsid w:val="009E3AAC"/>
    <w:rsid w:val="009F29A8"/>
    <w:rsid w:val="00A241A8"/>
    <w:rsid w:val="00A31333"/>
    <w:rsid w:val="00A41DA8"/>
    <w:rsid w:val="00A421B0"/>
    <w:rsid w:val="00A45FE8"/>
    <w:rsid w:val="00A70C87"/>
    <w:rsid w:val="00A82C3B"/>
    <w:rsid w:val="00A856C3"/>
    <w:rsid w:val="00AA52A7"/>
    <w:rsid w:val="00AC1398"/>
    <w:rsid w:val="00AC6CF6"/>
    <w:rsid w:val="00AE0075"/>
    <w:rsid w:val="00AF47E6"/>
    <w:rsid w:val="00B032F1"/>
    <w:rsid w:val="00B05D83"/>
    <w:rsid w:val="00B124FE"/>
    <w:rsid w:val="00B43C31"/>
    <w:rsid w:val="00B45B73"/>
    <w:rsid w:val="00B541ED"/>
    <w:rsid w:val="00B836E8"/>
    <w:rsid w:val="00B94588"/>
    <w:rsid w:val="00BB056A"/>
    <w:rsid w:val="00BC563E"/>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60D63"/>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96B2D"/>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3EA94"/>
  <w15:chartTrackingRefBased/>
  <w15:docId w15:val="{E6A5AF53-3BA2-40D2-9116-BCB71138E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0</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Activity 7.1.1 Innovative Inquiry</vt:lpstr>
    </vt:vector>
  </TitlesOfParts>
  <Manager>Dan Jansen</Manager>
  <Company>Curriculum for Agricultural Science Education</Company>
  <LinksUpToDate>false</LinksUpToDate>
  <CharactersWithSpaces>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7.1.1 Innovative Inquiry</dc:title>
  <dc:subject>FSS - Unit 7 - Lesson 7.1 Decide, Design, and Develop</dc:subject>
  <dc:creator>Leslie Fairchild</dc:creator>
  <cp:keywords/>
  <dc:description/>
  <cp:lastModifiedBy>Marlene Jansen</cp:lastModifiedBy>
  <cp:revision>2</cp:revision>
  <cp:lastPrinted>2014-03-03T20:17:00Z</cp:lastPrinted>
  <dcterms:created xsi:type="dcterms:W3CDTF">2015-09-03T21:16:00Z</dcterms:created>
  <dcterms:modified xsi:type="dcterms:W3CDTF">2015-09-03T21:16:00Z</dcterms:modified>
</cp:coreProperties>
</file>